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30-72-19/26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Alter Dortmunder Weg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